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4A3C56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B82BCC">
        <w:rPr>
          <w:rFonts w:cs="Arial"/>
          <w:noProof w:val="0"/>
          <w:sz w:val="22"/>
          <w:szCs w:val="22"/>
        </w:rPr>
        <w:t>234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3B1FE1" w:rsidRPr="003B1FE1">
        <w:rPr>
          <w:rFonts w:ascii="Arial" w:hAnsi="Arial" w:cs="Arial"/>
          <w:b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sz w:val="22"/>
          <w:szCs w:val="22"/>
        </w:rPr>
        <w:t xml:space="preserve">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eNS_Ph2,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eNPN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eNS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0FE2D581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D6B8F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D59B8"/>
    <w:rsid w:val="006F5E7B"/>
    <w:rsid w:val="007F4F92"/>
    <w:rsid w:val="008D772F"/>
    <w:rsid w:val="0099764C"/>
    <w:rsid w:val="009B1DAD"/>
    <w:rsid w:val="00A53463"/>
    <w:rsid w:val="00B71A6C"/>
    <w:rsid w:val="00B82BCC"/>
    <w:rsid w:val="00B97703"/>
    <w:rsid w:val="00CD6B8F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3</cp:revision>
  <cp:lastPrinted>2002-04-23T07:10:00Z</cp:lastPrinted>
  <dcterms:created xsi:type="dcterms:W3CDTF">2021-11-18T20:50:00Z</dcterms:created>
  <dcterms:modified xsi:type="dcterms:W3CDTF">2021-11-18T20:50:00Z</dcterms:modified>
</cp:coreProperties>
</file>